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10820" w:type="dxa"/>
        <w:tblLayout w:type="fixed"/>
        <w:tblLook w:val="0000" w:firstRow="0" w:lastRow="0" w:firstColumn="0" w:lastColumn="0" w:noHBand="0" w:noVBand="0"/>
      </w:tblPr>
      <w:tblGrid>
        <w:gridCol w:w="5778"/>
        <w:gridCol w:w="567"/>
        <w:gridCol w:w="1560"/>
        <w:gridCol w:w="567"/>
        <w:gridCol w:w="1842"/>
        <w:gridCol w:w="506"/>
      </w:tblGrid>
      <w:tr w:rsidR="001D406D" w:rsidTr="00BB7D39">
        <w:trPr>
          <w:gridAfter w:val="1"/>
          <w:wAfter w:w="506" w:type="dxa"/>
        </w:trPr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4536" w:type="dxa"/>
            <w:gridSpan w:val="4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18 по г.</w:t>
            </w:r>
            <w:r w:rsidR="0083472B">
              <w:rPr>
                <w:sz w:val="28"/>
              </w:rPr>
              <w:t xml:space="preserve"> </w:t>
            </w:r>
            <w:r>
              <w:rPr>
                <w:sz w:val="28"/>
              </w:rPr>
              <w:t>Москве</w:t>
            </w:r>
          </w:p>
        </w:tc>
      </w:tr>
      <w:tr w:rsidR="001D406D" w:rsidTr="00BB7D39"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560" w:type="dxa"/>
            <w:vAlign w:val="bottom"/>
          </w:tcPr>
          <w:p w:rsidR="001D406D" w:rsidRPr="00F55DEF" w:rsidRDefault="009C6B5B" w:rsidP="009C6B5B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08.08.</w:t>
            </w:r>
            <w:r w:rsidR="00F55DEF">
              <w:rPr>
                <w:sz w:val="28"/>
              </w:rPr>
              <w:t>2024</w:t>
            </w: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348" w:type="dxa"/>
            <w:gridSpan w:val="2"/>
            <w:vAlign w:val="bottom"/>
          </w:tcPr>
          <w:p w:rsidR="001D406D" w:rsidRPr="00AD263D" w:rsidRDefault="009C6B5B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</w:tr>
    </w:tbl>
    <w:p w:rsidR="001D406D" w:rsidRPr="009C6B5B" w:rsidRDefault="001D406D" w:rsidP="001D40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D406D" w:rsidRPr="0083472B" w:rsidRDefault="001D406D" w:rsidP="0083472B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вакантных должностей </w:t>
      </w:r>
      <w:r w:rsidR="0083472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>гражданской службы, на замещение</w:t>
      </w:r>
      <w:r w:rsidR="00834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которых объявлен конкурс</w:t>
      </w:r>
      <w:r w:rsidR="00BB7D39">
        <w:rPr>
          <w:rFonts w:ascii="Times New Roman" w:hAnsi="Times New Roman" w:cs="Times New Roman"/>
          <w:sz w:val="28"/>
          <w:szCs w:val="28"/>
        </w:rPr>
        <w:t xml:space="preserve"> </w:t>
      </w:r>
      <w:r w:rsidR="00BB7D39" w:rsidRPr="00BB7D39"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№ 18 по г. Москве:</w:t>
      </w:r>
    </w:p>
    <w:p w:rsidR="001D406D" w:rsidRPr="0083472B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94"/>
        <w:gridCol w:w="5386"/>
      </w:tblGrid>
      <w:tr w:rsidR="00BB7D39" w:rsidRPr="001D406D" w:rsidTr="00BB7D39">
        <w:trPr>
          <w:cantSplit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D39" w:rsidRPr="000A5BF4" w:rsidTr="00BB7D39">
        <w:trPr>
          <w:cantSplit/>
          <w:trHeight w:val="4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39" w:rsidRPr="000A5BF4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3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отдела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вакантной должности</w:t>
            </w:r>
          </w:p>
        </w:tc>
      </w:tr>
      <w:tr w:rsidR="009C6B5B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9C6B5B" w:rsidRDefault="009C6B5B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9C6B5B" w:rsidRPr="00F72592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6" w:type="dxa"/>
            <w:vAlign w:val="center"/>
          </w:tcPr>
          <w:p w:rsidR="009C6B5B" w:rsidRPr="00F72592" w:rsidRDefault="009C6B5B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9C6B5B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9C6B5B" w:rsidRDefault="009C6B5B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9C6B5B" w:rsidRPr="00F72592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86" w:type="dxa"/>
            <w:vAlign w:val="center"/>
          </w:tcPr>
          <w:p w:rsidR="009C6B5B" w:rsidRPr="00F72592" w:rsidRDefault="009C6B5B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Default="00BB7D39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F72592" w:rsidRDefault="00F72592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№2</w:t>
            </w:r>
          </w:p>
        </w:tc>
        <w:tc>
          <w:tcPr>
            <w:tcW w:w="5386" w:type="dxa"/>
            <w:vAlign w:val="center"/>
          </w:tcPr>
          <w:p w:rsidR="00BB7D39" w:rsidRPr="00F72592" w:rsidRDefault="009C6B5B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F72592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F72592" w:rsidRDefault="00F72592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F72592" w:rsidRPr="00F72592" w:rsidRDefault="00F72592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№2</w:t>
            </w:r>
          </w:p>
        </w:tc>
        <w:tc>
          <w:tcPr>
            <w:tcW w:w="5386" w:type="dxa"/>
            <w:vAlign w:val="center"/>
          </w:tcPr>
          <w:p w:rsidR="00F72592" w:rsidRPr="00F72592" w:rsidRDefault="009C6B5B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Default="00BB7D39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F72592" w:rsidRDefault="004146D7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№4</w:t>
            </w:r>
          </w:p>
        </w:tc>
        <w:tc>
          <w:tcPr>
            <w:tcW w:w="5386" w:type="dxa"/>
            <w:vAlign w:val="center"/>
          </w:tcPr>
          <w:p w:rsidR="00BB7D39" w:rsidRPr="00F72592" w:rsidRDefault="009C6B5B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9C6B5B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9C6B5B" w:rsidRDefault="009C6B5B" w:rsidP="009C6B5B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9C6B5B" w:rsidRPr="00F72592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№4</w:t>
            </w:r>
          </w:p>
        </w:tc>
        <w:tc>
          <w:tcPr>
            <w:tcW w:w="5386" w:type="dxa"/>
            <w:vAlign w:val="center"/>
          </w:tcPr>
          <w:p w:rsidR="009C6B5B" w:rsidRPr="00F72592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9C6B5B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9C6B5B" w:rsidRDefault="009C6B5B" w:rsidP="009C6B5B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9C6B5B" w:rsidRPr="00F72592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6" w:type="dxa"/>
            <w:vAlign w:val="center"/>
          </w:tcPr>
          <w:p w:rsidR="009C6B5B" w:rsidRPr="00F72592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9C6B5B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9C6B5B" w:rsidRDefault="009C6B5B" w:rsidP="009C6B5B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9C6B5B" w:rsidRPr="00F72592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224F">
              <w:rPr>
                <w:rFonts w:ascii="Times New Roman" w:hAnsi="Times New Roman" w:cs="Times New Roman"/>
                <w:sz w:val="26"/>
                <w:szCs w:val="26"/>
              </w:rPr>
              <w:t xml:space="preserve">Отдел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урегулирования задолженности №1</w:t>
            </w:r>
          </w:p>
        </w:tc>
        <w:tc>
          <w:tcPr>
            <w:tcW w:w="5386" w:type="dxa"/>
            <w:vAlign w:val="center"/>
          </w:tcPr>
          <w:p w:rsidR="009C6B5B" w:rsidRPr="00F72592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9C6B5B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9C6B5B" w:rsidRPr="000D2312" w:rsidRDefault="009C6B5B" w:rsidP="009C6B5B">
            <w:pPr>
              <w:pStyle w:val="aa"/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9C6B5B" w:rsidRPr="00F55DEF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386" w:type="dxa"/>
            <w:vAlign w:val="center"/>
          </w:tcPr>
          <w:p w:rsidR="009C6B5B" w:rsidRPr="00F55DEF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9C6B5B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9C6B5B" w:rsidRPr="000D2312" w:rsidRDefault="009C6B5B" w:rsidP="009C6B5B">
            <w:pPr>
              <w:pStyle w:val="aa"/>
              <w:numPr>
                <w:ilvl w:val="0"/>
                <w:numId w:val="1"/>
              </w:numPr>
              <w:rPr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9C6B5B" w:rsidRPr="001A5D4A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386" w:type="dxa"/>
            <w:vAlign w:val="center"/>
          </w:tcPr>
          <w:p w:rsidR="009C6B5B" w:rsidRPr="001A5D4A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9C6B5B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9C6B5B" w:rsidRPr="00DB56AB" w:rsidRDefault="009C6B5B" w:rsidP="009C6B5B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9C6B5B" w:rsidRPr="0052224F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386" w:type="dxa"/>
            <w:vAlign w:val="center"/>
          </w:tcPr>
          <w:p w:rsidR="009C6B5B" w:rsidRPr="0052224F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224F"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</w:tr>
      <w:tr w:rsidR="009C6B5B" w:rsidRPr="000A5BF4" w:rsidTr="00422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0314" w:type="dxa"/>
            <w:gridSpan w:val="3"/>
            <w:vAlign w:val="bottom"/>
          </w:tcPr>
          <w:p w:rsidR="009C6B5B" w:rsidRDefault="009C6B5B" w:rsidP="009C6B5B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Итого: 6</w:t>
            </w:r>
            <w:r w:rsidRPr="004146D7">
              <w:rPr>
                <w:rFonts w:ascii="Times New Roman" w:hAnsi="Times New Roman" w:cs="Times New Roman"/>
                <w:sz w:val="26"/>
                <w:szCs w:val="26"/>
              </w:rPr>
              <w:t xml:space="preserve"> отделов,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4146D7">
              <w:rPr>
                <w:rFonts w:ascii="Times New Roman" w:hAnsi="Times New Roman" w:cs="Times New Roman"/>
                <w:sz w:val="26"/>
                <w:szCs w:val="26"/>
              </w:rPr>
              <w:t xml:space="preserve"> вакансий</w:t>
            </w:r>
            <w:bookmarkStart w:id="0" w:name="_GoBack"/>
            <w:bookmarkEnd w:id="0"/>
          </w:p>
        </w:tc>
      </w:tr>
    </w:tbl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D406D" w:rsidSect="00BB7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3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8E0" w:rsidRDefault="001118E0" w:rsidP="001D406D">
      <w:r>
        <w:separator/>
      </w:r>
    </w:p>
  </w:endnote>
  <w:endnote w:type="continuationSeparator" w:id="0">
    <w:p w:rsidR="001118E0" w:rsidRDefault="001118E0" w:rsidP="001D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8E0" w:rsidRDefault="001118E0" w:rsidP="001D406D">
      <w:r>
        <w:separator/>
      </w:r>
    </w:p>
  </w:footnote>
  <w:footnote w:type="continuationSeparator" w:id="0">
    <w:p w:rsidR="001118E0" w:rsidRDefault="001118E0" w:rsidP="001D4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BC7E7F"/>
    <w:multiLevelType w:val="hybridMultilevel"/>
    <w:tmpl w:val="68945FBE"/>
    <w:lvl w:ilvl="0" w:tplc="2F1238F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6D"/>
    <w:rsid w:val="00046187"/>
    <w:rsid w:val="000A5BF4"/>
    <w:rsid w:val="001118E0"/>
    <w:rsid w:val="001A5D4A"/>
    <w:rsid w:val="001B6A37"/>
    <w:rsid w:val="001D406D"/>
    <w:rsid w:val="002A291A"/>
    <w:rsid w:val="00351F2F"/>
    <w:rsid w:val="004146D7"/>
    <w:rsid w:val="0042268F"/>
    <w:rsid w:val="0052224F"/>
    <w:rsid w:val="00544352"/>
    <w:rsid w:val="005D0438"/>
    <w:rsid w:val="0083472B"/>
    <w:rsid w:val="00880E36"/>
    <w:rsid w:val="00942569"/>
    <w:rsid w:val="009874F1"/>
    <w:rsid w:val="009C6B5B"/>
    <w:rsid w:val="00AD263D"/>
    <w:rsid w:val="00B1602D"/>
    <w:rsid w:val="00B518E6"/>
    <w:rsid w:val="00B5454F"/>
    <w:rsid w:val="00BA7060"/>
    <w:rsid w:val="00BB7D39"/>
    <w:rsid w:val="00C648D3"/>
    <w:rsid w:val="00C65117"/>
    <w:rsid w:val="00C95D43"/>
    <w:rsid w:val="00CB7BAE"/>
    <w:rsid w:val="00E642F2"/>
    <w:rsid w:val="00EF4E8A"/>
    <w:rsid w:val="00F55DEF"/>
    <w:rsid w:val="00F72592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513B16F-EF7D-4255-A53C-F0A5A0E7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1D40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D406D"/>
    <w:rPr>
      <w:sz w:val="24"/>
      <w:szCs w:val="24"/>
    </w:rPr>
  </w:style>
  <w:style w:type="paragraph" w:styleId="a8">
    <w:name w:val="footer"/>
    <w:basedOn w:val="a"/>
    <w:link w:val="a9"/>
    <w:rsid w:val="001D40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D406D"/>
    <w:rPr>
      <w:sz w:val="24"/>
      <w:szCs w:val="24"/>
    </w:rPr>
  </w:style>
  <w:style w:type="paragraph" w:styleId="aa">
    <w:name w:val="List Paragraph"/>
    <w:basedOn w:val="a"/>
    <w:uiPriority w:val="34"/>
    <w:qFormat/>
    <w:rsid w:val="00BB7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185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Спиридонова Дарья Алексеевна</dc:creator>
  <cp:keywords/>
  <dc:description/>
  <cp:lastModifiedBy>Спиридонова Дарья Алексеевна</cp:lastModifiedBy>
  <cp:revision>15</cp:revision>
  <cp:lastPrinted>2006-10-04T10:21:00Z</cp:lastPrinted>
  <dcterms:created xsi:type="dcterms:W3CDTF">2023-07-13T08:33:00Z</dcterms:created>
  <dcterms:modified xsi:type="dcterms:W3CDTF">2024-08-08T11:42:00Z</dcterms:modified>
</cp:coreProperties>
</file>